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139E9" w14:textId="77777777" w:rsidR="00A72F22" w:rsidRDefault="00A72F22" w:rsidP="00A72F2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WITHYFORD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4FF7A863" w14:textId="77777777" w:rsidR="00A72F22" w:rsidRDefault="00A72F22" w:rsidP="00A72F2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B03CAD5" w14:textId="77777777" w:rsidR="00A72F22" w:rsidRDefault="00A72F22" w:rsidP="00A72F2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B894AAA" w14:textId="77777777" w:rsidR="00A72F22" w:rsidRDefault="00A72F22" w:rsidP="00A72F2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Bedminster, </w:t>
      </w:r>
    </w:p>
    <w:p w14:paraId="2D0203D9" w14:textId="77777777" w:rsidR="00A72F22" w:rsidRDefault="00A72F22" w:rsidP="00A72F2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Somerset into lands of Margaret </w:t>
      </w:r>
      <w:proofErr w:type="spellStart"/>
      <w:r>
        <w:rPr>
          <w:rFonts w:eastAsia="Times New Roman" w:cs="Times New Roman"/>
          <w:szCs w:val="24"/>
        </w:rPr>
        <w:t>Chokke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415A5620" w14:textId="77777777" w:rsidR="00A72F22" w:rsidRDefault="00A72F22" w:rsidP="00A72F2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1A6EF9A" w14:textId="77777777" w:rsidR="00A72F22" w:rsidRDefault="00A72F22" w:rsidP="00A72F2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p.147)</w:t>
      </w:r>
    </w:p>
    <w:p w14:paraId="3C42C8F4" w14:textId="77777777" w:rsidR="00A72F22" w:rsidRDefault="00A72F22" w:rsidP="00A72F22">
      <w:pPr>
        <w:pStyle w:val="NoSpacing"/>
        <w:rPr>
          <w:rFonts w:eastAsia="Times New Roman" w:cs="Times New Roman"/>
          <w:szCs w:val="24"/>
        </w:rPr>
      </w:pPr>
    </w:p>
    <w:p w14:paraId="69240298" w14:textId="77777777" w:rsidR="00A72F22" w:rsidRDefault="00A72F22" w:rsidP="00A72F22">
      <w:pPr>
        <w:pStyle w:val="NoSpacing"/>
        <w:rPr>
          <w:rFonts w:eastAsia="Times New Roman" w:cs="Times New Roman"/>
          <w:szCs w:val="24"/>
        </w:rPr>
      </w:pPr>
    </w:p>
    <w:p w14:paraId="258465C6" w14:textId="77777777" w:rsidR="00A72F22" w:rsidRDefault="00A72F22" w:rsidP="00A72F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 November 2023</w:t>
      </w:r>
    </w:p>
    <w:p w14:paraId="1648CA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DDC90" w14:textId="77777777" w:rsidR="00A72F22" w:rsidRDefault="00A72F22" w:rsidP="009139A6">
      <w:r>
        <w:separator/>
      </w:r>
    </w:p>
  </w:endnote>
  <w:endnote w:type="continuationSeparator" w:id="0">
    <w:p w14:paraId="5D0A496C" w14:textId="77777777" w:rsidR="00A72F22" w:rsidRDefault="00A72F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F89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47F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7BD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243FB" w14:textId="77777777" w:rsidR="00A72F22" w:rsidRDefault="00A72F22" w:rsidP="009139A6">
      <w:r>
        <w:separator/>
      </w:r>
    </w:p>
  </w:footnote>
  <w:footnote w:type="continuationSeparator" w:id="0">
    <w:p w14:paraId="2730A05D" w14:textId="77777777" w:rsidR="00A72F22" w:rsidRDefault="00A72F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CC9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1CE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379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F22"/>
    <w:rsid w:val="000666E0"/>
    <w:rsid w:val="002510B7"/>
    <w:rsid w:val="005C130B"/>
    <w:rsid w:val="00826F5C"/>
    <w:rsid w:val="009139A6"/>
    <w:rsid w:val="009448BB"/>
    <w:rsid w:val="00947624"/>
    <w:rsid w:val="00A3176C"/>
    <w:rsid w:val="00A72F22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49043"/>
  <w15:chartTrackingRefBased/>
  <w15:docId w15:val="{D50194B5-722D-4742-A021-0CDB8329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2023-11-02T20:37:00Z</dcterms:created>
  <dcterms:modified xsi:type="dcterms:W3CDTF">2023-11-02T20:37:00Z</dcterms:modified>
</cp:coreProperties>
</file>